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Canterbury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Canterbury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Canterbury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Canterbury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Canterbury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Canterbury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Canterbury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Canterbury is estimated to be </w:t>
      </w:r>
      <w:r w:rsidRPr="00773DF7">
        <w:rPr>
          <w:rFonts w:ascii="Libre Franklin Light" w:eastAsia="Times New Roman" w:hAnsi="Libre Franklin Light" w:cs="Calibri Light"/>
          <w:b/>
          <w:bCs/>
          <w:color w:val="C45911" w:themeColor="accent2" w:themeShade="BF"/>
        </w:rPr>
        <w:t xml:space="preserve">£2,495,960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Canterbury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Canterbury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Canterbury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Canterbury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anterbur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Canterbury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anterbur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Canterbury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Canterbury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anterbur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Canterbury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26.5%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Canterbury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Canterbury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Canterbury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Canterbury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Canterbury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£2,495,960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Canterbury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£40,655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£840,770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£60,230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£16,940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£31,056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£1,506,309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£2,495,960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Canterbury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Canterbury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24.0%</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10.8%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Canterbury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58.5%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Canterbury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24.0%</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Canterbury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Canterbury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10.8%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Canterbury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4.7%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Canterbury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58.5%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Canterbury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B160B34-0F77-42EE-A1E2-EDAD1923208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